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C9B5A" w14:textId="77777777" w:rsidR="00801FC7" w:rsidRDefault="00801FC7" w:rsidP="00801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ROCH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D50CED3" w14:textId="77777777" w:rsidR="00801FC7" w:rsidRDefault="00801FC7" w:rsidP="00801F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01B2355" w14:textId="77777777" w:rsidR="00801FC7" w:rsidRDefault="00801FC7" w:rsidP="00801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2753EF" w14:textId="77777777" w:rsidR="00801FC7" w:rsidRDefault="00801FC7" w:rsidP="00801F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CBF2C8" w14:textId="77777777" w:rsidR="00801FC7" w:rsidRDefault="00801FC7" w:rsidP="00801FC7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A2DBF58" w14:textId="77777777" w:rsidR="00801FC7" w:rsidRDefault="00801FC7" w:rsidP="00801FC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81260E4" w14:textId="77777777" w:rsidR="00801FC7" w:rsidRDefault="00801FC7" w:rsidP="00801FC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41C0770" w14:textId="77777777" w:rsidR="00801FC7" w:rsidRDefault="00801FC7" w:rsidP="00801F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25609C9" w14:textId="77777777" w:rsidR="00801FC7" w:rsidRDefault="00801FC7" w:rsidP="00801F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9C24368" w14:textId="77777777" w:rsidR="00801FC7" w:rsidRDefault="00801FC7" w:rsidP="00801FC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413D9FF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410C" w14:textId="77777777" w:rsidR="00801FC7" w:rsidRDefault="00801FC7" w:rsidP="009139A6">
      <w:r>
        <w:separator/>
      </w:r>
    </w:p>
  </w:endnote>
  <w:endnote w:type="continuationSeparator" w:id="0">
    <w:p w14:paraId="2B71F29E" w14:textId="77777777" w:rsidR="00801FC7" w:rsidRDefault="00801F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4B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90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BE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EAE34" w14:textId="77777777" w:rsidR="00801FC7" w:rsidRDefault="00801FC7" w:rsidP="009139A6">
      <w:r>
        <w:separator/>
      </w:r>
    </w:p>
  </w:footnote>
  <w:footnote w:type="continuationSeparator" w:id="0">
    <w:p w14:paraId="07F9B19C" w14:textId="77777777" w:rsidR="00801FC7" w:rsidRDefault="00801F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64F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F03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18A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C7"/>
    <w:rsid w:val="000666E0"/>
    <w:rsid w:val="002510B7"/>
    <w:rsid w:val="005C130B"/>
    <w:rsid w:val="00801FC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07F62"/>
  <w15:chartTrackingRefBased/>
  <w15:docId w15:val="{9F6CA616-F1D5-4FEE-BDAD-A6304F6A9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2022-03-02T20:52:00Z</dcterms:created>
  <dcterms:modified xsi:type="dcterms:W3CDTF">2022-03-02T20:53:00Z</dcterms:modified>
</cp:coreProperties>
</file>